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Newton Abbot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Newton Abbot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Newton Abbot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Newton Abbot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Newton Abbot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Newton Abbot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57.9% </w:t>
      </w:r>
      <w:r w:rsidRPr="004747BF">
        <w:rPr>
          <w:rFonts w:ascii="Libre Franklin Light" w:eastAsia="Times New Roman" w:hAnsi="Libre Franklin Light" w:cs="Calibri Light"/>
        </w:rPr>
        <w:t xml:space="preserve">of those respondents classified as PGSI 8+ in Newton Abbot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Newton Abbot is estimated to be </w:t>
      </w:r>
      <w:r w:rsidRPr="00773DF7">
        <w:rPr>
          <w:rFonts w:ascii="Libre Franklin Light" w:eastAsia="Times New Roman" w:hAnsi="Libre Franklin Light" w:cs="Calibri Light"/>
          <w:b/>
          <w:bCs/>
          <w:color w:val="C45911" w:themeColor="accent2" w:themeShade="BF"/>
        </w:rPr>
        <w:t xml:space="preserve">£1,111,374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Newton Abbot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Newton Abbot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Newton Abbot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Newton Abbot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ton Abbo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Newton Abbot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ton Abbo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Newton Abbot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Newton Abbot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ton Abbo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Newton Abbot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Newton Abbot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Newton Abbot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Newton Abbot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Newton Abbot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Newton Abbot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£1,111,374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Newton Abbot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£18,102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£374,369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£26,818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£7,543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£13,828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£670,714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£1,111,374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Newton Abbot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Newton Abbot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Newton Abbot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Newton Abbot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Newton Abbot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Newton Abbot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Newton Abbot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Newton Abbot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Newton Abbot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Newton Abbot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Newton Abbot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Newton Abbot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A392B8C-6B2E-4EDB-9ED2-32E807F4441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